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935B2" w14:textId="00C98784" w:rsidR="00BA00AB" w:rsidRDefault="008D2A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SCORBURGH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4E607F16" w14:textId="66F8484E" w:rsidR="008D2A98" w:rsidRDefault="008D2A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FAD16B" w14:textId="7A40E416" w:rsidR="008D2A98" w:rsidRDefault="008D2A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7B279D" w14:textId="62E945D1" w:rsidR="008D2A98" w:rsidRDefault="008D2A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Nov.1400</w:t>
      </w:r>
      <w:r>
        <w:rPr>
          <w:rFonts w:ascii="Times New Roman" w:hAnsi="Times New Roman" w:cs="Times New Roman"/>
          <w:sz w:val="24"/>
          <w:szCs w:val="24"/>
        </w:rPr>
        <w:tab/>
        <w:t>He was appointed King’s alnager in the East Riding of Yorkshire.</w:t>
      </w:r>
    </w:p>
    <w:p w14:paraId="2A285797" w14:textId="32567EE8" w:rsidR="008D2A98" w:rsidRDefault="008D2A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p.89)</w:t>
      </w:r>
    </w:p>
    <w:p w14:paraId="3B4F62EC" w14:textId="6F92CD00" w:rsidR="008D2A98" w:rsidRDefault="008D2A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CF6DF6" w14:textId="49BA6509" w:rsidR="008D2A98" w:rsidRDefault="008D2A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C2EF0D" w14:textId="2E715775" w:rsidR="008D2A98" w:rsidRPr="008D2A98" w:rsidRDefault="008D2A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2021</w:t>
      </w:r>
    </w:p>
    <w:sectPr w:rsidR="008D2A98" w:rsidRPr="008D2A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77F37" w14:textId="77777777" w:rsidR="008D2A98" w:rsidRDefault="008D2A98" w:rsidP="009139A6">
      <w:r>
        <w:separator/>
      </w:r>
    </w:p>
  </w:endnote>
  <w:endnote w:type="continuationSeparator" w:id="0">
    <w:p w14:paraId="5D1241ED" w14:textId="77777777" w:rsidR="008D2A98" w:rsidRDefault="008D2A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5F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6A00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797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DBED0" w14:textId="77777777" w:rsidR="008D2A98" w:rsidRDefault="008D2A98" w:rsidP="009139A6">
      <w:r>
        <w:separator/>
      </w:r>
    </w:p>
  </w:footnote>
  <w:footnote w:type="continuationSeparator" w:id="0">
    <w:p w14:paraId="2D7772D8" w14:textId="77777777" w:rsidR="008D2A98" w:rsidRDefault="008D2A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F4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D3D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691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A98"/>
    <w:rsid w:val="000666E0"/>
    <w:rsid w:val="002510B7"/>
    <w:rsid w:val="005C130B"/>
    <w:rsid w:val="00826F5C"/>
    <w:rsid w:val="008D2A98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79AA0"/>
  <w15:chartTrackingRefBased/>
  <w15:docId w15:val="{7F9E9C5D-80F9-4C8D-9EBC-DA8F19F73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2021-04-25T09:56:00Z</dcterms:created>
  <dcterms:modified xsi:type="dcterms:W3CDTF">2021-04-25T09:57:00Z</dcterms:modified>
</cp:coreProperties>
</file>